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22AC2" w:rsidRPr="00387A7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Sodium hydroxide</w:t>
            </w:r>
          </w:p>
        </w:tc>
      </w:tr>
      <w:tr w:rsidR="00122AC2" w:rsidRPr="00387A77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122AC2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122AC2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22AC2" w:rsidRPr="00387A77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2AC2" w:rsidRPr="00AF2176" w:rsidRDefault="00122AC2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Sodium hydroxide (micro granules,</w:t>
            </w:r>
            <w:r w:rsidRPr="004361CB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F217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min. 99.0 %), 1kg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22AC2" w:rsidRPr="00387A77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22AC2" w:rsidRPr="00387A77" w:rsidRDefault="00122AC2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22AC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3DAC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8B1A14"/>
    <w:rsid w:val="008B6A83"/>
    <w:rsid w:val="008C69C1"/>
    <w:rsid w:val="00941688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1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2025-10-30T07:45:00Z</dcterms:created>
  <dcterms:modified xsi:type="dcterms:W3CDTF">2025-10-30T07:46:00Z</dcterms:modified>
</cp:coreProperties>
</file>